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55B" w:rsidRPr="007460B7" w:rsidRDefault="007D255B" w:rsidP="007D255B">
      <w:pPr>
        <w:rPr>
          <w:lang w:eastAsia="zh-CN"/>
        </w:rPr>
      </w:pPr>
      <w:r>
        <w:rPr>
          <w:u w:val="single"/>
        </w:rPr>
        <w:t>Robert TOMSON</w:t>
      </w:r>
      <w:r>
        <w:t xml:space="preserve">    (fl.1495)</w:t>
      </w:r>
    </w:p>
    <w:p w:rsidR="007D255B" w:rsidRDefault="007D255B" w:rsidP="007D255B">
      <w:proofErr w:type="gramStart"/>
      <w:r>
        <w:t>of</w:t>
      </w:r>
      <w:proofErr w:type="gramEnd"/>
      <w:r>
        <w:t xml:space="preserve"> Cromer,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.  </w:t>
      </w:r>
    </w:p>
    <w:p w:rsidR="007D255B" w:rsidRDefault="007D255B" w:rsidP="007D255B"/>
    <w:p w:rsidR="007D255B" w:rsidRDefault="007D255B" w:rsidP="007D255B"/>
    <w:p w:rsidR="007D255B" w:rsidRDefault="007D255B" w:rsidP="007D255B">
      <w:pPr>
        <w:numPr>
          <w:ilvl w:val="0"/>
          <w:numId w:val="1"/>
        </w:numPr>
      </w:pPr>
      <w:r>
        <w:t xml:space="preserve">He made his Will.    </w:t>
      </w:r>
    </w:p>
    <w:p w:rsidR="007D255B" w:rsidRDefault="007D255B" w:rsidP="007D255B">
      <w:pPr>
        <w:ind w:left="720" w:firstLine="72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6)</w:t>
      </w:r>
    </w:p>
    <w:p w:rsidR="007D255B" w:rsidRPr="00835A53" w:rsidRDefault="007D255B" w:rsidP="007D255B">
      <w:pPr>
        <w:ind w:left="1440"/>
      </w:pPr>
    </w:p>
    <w:p w:rsidR="007D255B" w:rsidRDefault="007D255B" w:rsidP="007D255B">
      <w:pPr>
        <w:ind w:left="720" w:firstLine="720"/>
        <w:rPr>
          <w:lang w:eastAsia="zh-CN"/>
        </w:rPr>
      </w:pPr>
    </w:p>
    <w:p w:rsidR="007D255B" w:rsidRDefault="007D255B" w:rsidP="007D255B">
      <w:r>
        <w:t>8 November 2011</w:t>
      </w:r>
    </w:p>
    <w:p w:rsidR="00FE6E74" w:rsidRDefault="00FE6E74">
      <w:bookmarkStart w:id="0" w:name="_GoBack"/>
      <w:bookmarkEnd w:id="0"/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43465"/>
    <w:multiLevelType w:val="hybridMultilevel"/>
    <w:tmpl w:val="5A62E4E8"/>
    <w:lvl w:ilvl="0" w:tplc="E24033C4">
      <w:start w:val="149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7D255B"/>
    <w:rsid w:val="00175804"/>
    <w:rsid w:val="002003CE"/>
    <w:rsid w:val="005376CB"/>
    <w:rsid w:val="006915F6"/>
    <w:rsid w:val="007D16F0"/>
    <w:rsid w:val="007D255B"/>
    <w:rsid w:val="00AC396E"/>
    <w:rsid w:val="00B64068"/>
    <w:rsid w:val="00B96A42"/>
    <w:rsid w:val="00C06582"/>
    <w:rsid w:val="00C33865"/>
    <w:rsid w:val="00D36E8E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55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4068"/>
    <w:pPr>
      <w:spacing w:after="0" w:line="240" w:lineRule="auto"/>
    </w:pPr>
  </w:style>
  <w:style w:type="character" w:styleId="Hyperlink">
    <w:name w:val="Hyperlink"/>
    <w:rsid w:val="007D255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rocat.norfolk.gov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NormalOl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NormalOld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2011-12-31T19:30:00Z</dcterms:created>
  <dcterms:modified xsi:type="dcterms:W3CDTF">2011-12-31T19:30:00Z</dcterms:modified>
</cp:coreProperties>
</file>